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617" w:rsidRDefault="001364D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35.05pt;margin-top:13.45pt;width:212.25pt;height:503.05pt;z-index:251661312" fillcolor="#92cddc [1944]" strokecolor="#31849b [2408]" strokeweight="1pt">
            <v:fill color2="#daeef3 [664]" angle="-45" focusposition="1" focussize="" focus="-50%" type="gradient"/>
            <v:shadow on="t" type="perspective" color="#205867 [1608]" opacity=".5" offset="1pt" offset2="-3pt"/>
            <v:textbox>
              <w:txbxContent>
                <w:p w:rsidR="006A3807" w:rsidRPr="001364D7" w:rsidRDefault="00CC0404" w:rsidP="000E6617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1364D7"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Я учусь в </w:t>
                  </w:r>
                  <w:proofErr w:type="spellStart"/>
                  <w:r w:rsidRPr="001364D7">
                    <w:rPr>
                      <w:rFonts w:ascii="Times New Roman" w:hAnsi="Times New Roman" w:cs="Times New Roman"/>
                      <w:sz w:val="28"/>
                      <w:szCs w:val="24"/>
                    </w:rPr>
                    <w:t>Сельцовской</w:t>
                  </w:r>
                  <w:proofErr w:type="spellEnd"/>
                  <w:r w:rsidRPr="001364D7"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 школе в 5б классе. Я уже привыкла к ней и полюбила её. Здесь все работники очень хорошие люди. Педагоги учат нас самому лучшему. </w:t>
                  </w:r>
                </w:p>
                <w:p w:rsidR="002A081B" w:rsidRPr="001364D7" w:rsidRDefault="002A081B" w:rsidP="001364D7">
                  <w:pPr>
                    <w:spacing w:before="240" w:after="240" w:line="240" w:lineRule="auto"/>
                    <w:ind w:firstLine="709"/>
                    <w:jc w:val="right"/>
                    <w:rPr>
                      <w:rFonts w:ascii="Times New Roman" w:hAnsi="Times New Roman" w:cs="Times New Roman"/>
                      <w:b/>
                      <w:sz w:val="28"/>
                      <w:szCs w:val="24"/>
                    </w:rPr>
                  </w:pPr>
                  <w:r w:rsidRPr="001364D7">
                    <w:rPr>
                      <w:rFonts w:ascii="Times New Roman" w:hAnsi="Times New Roman" w:cs="Times New Roman"/>
                      <w:b/>
                      <w:sz w:val="28"/>
                      <w:szCs w:val="24"/>
                    </w:rPr>
                    <w:t>Соколова Даша (</w:t>
                  </w:r>
                  <w:r w:rsidR="00B47927" w:rsidRPr="001364D7">
                    <w:rPr>
                      <w:rFonts w:ascii="Times New Roman" w:hAnsi="Times New Roman" w:cs="Times New Roman"/>
                      <w:b/>
                      <w:sz w:val="28"/>
                      <w:szCs w:val="24"/>
                    </w:rPr>
                    <w:t>5б</w:t>
                  </w:r>
                  <w:proofErr w:type="gramStart"/>
                  <w:r w:rsidRPr="001364D7">
                    <w:rPr>
                      <w:rFonts w:ascii="Times New Roman" w:hAnsi="Times New Roman" w:cs="Times New Roman"/>
                      <w:b/>
                      <w:sz w:val="28"/>
                      <w:szCs w:val="24"/>
                    </w:rPr>
                    <w:t xml:space="preserve"> )</w:t>
                  </w:r>
                  <w:proofErr w:type="gramEnd"/>
                </w:p>
                <w:p w:rsidR="002A081B" w:rsidRPr="001364D7" w:rsidRDefault="002A081B" w:rsidP="000E6617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1364D7">
                    <w:rPr>
                      <w:rFonts w:ascii="Times New Roman" w:hAnsi="Times New Roman" w:cs="Times New Roman"/>
                      <w:sz w:val="28"/>
                      <w:szCs w:val="24"/>
                    </w:rPr>
                    <w:t>Когда мы пришли в первый класс, все ребята подружились. И так пролетели все четыре года. Вот и пятый кла</w:t>
                  </w:r>
                  <w:proofErr w:type="gramStart"/>
                  <w:r w:rsidRPr="001364D7">
                    <w:rPr>
                      <w:rFonts w:ascii="Times New Roman" w:hAnsi="Times New Roman" w:cs="Times New Roman"/>
                      <w:sz w:val="28"/>
                      <w:szCs w:val="24"/>
                    </w:rPr>
                    <w:t>сс</w:t>
                  </w:r>
                  <w:r w:rsidR="00B47927" w:rsidRPr="001364D7"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 </w:t>
                  </w:r>
                  <w:r w:rsidRPr="001364D7">
                    <w:rPr>
                      <w:rFonts w:ascii="Times New Roman" w:hAnsi="Times New Roman" w:cs="Times New Roman"/>
                      <w:sz w:val="28"/>
                      <w:szCs w:val="24"/>
                    </w:rPr>
                    <w:t>встр</w:t>
                  </w:r>
                  <w:proofErr w:type="gramEnd"/>
                  <w:r w:rsidRPr="001364D7">
                    <w:rPr>
                      <w:rFonts w:ascii="Times New Roman" w:hAnsi="Times New Roman" w:cs="Times New Roman"/>
                      <w:sz w:val="28"/>
                      <w:szCs w:val="24"/>
                    </w:rPr>
                    <w:t>етил нас. Первые дни мы смотрели на старшеклассников и немного боялись их.</w:t>
                  </w:r>
                  <w:r w:rsidR="00B47927" w:rsidRPr="001364D7"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 А потом поняли, что ребята относятся к нам хорошо.</w:t>
                  </w:r>
                </w:p>
                <w:p w:rsidR="00B47927" w:rsidRPr="001364D7" w:rsidRDefault="00B47927" w:rsidP="001364D7">
                  <w:pPr>
                    <w:spacing w:before="240" w:after="240" w:line="240" w:lineRule="auto"/>
                    <w:ind w:firstLine="709"/>
                    <w:jc w:val="right"/>
                    <w:rPr>
                      <w:rFonts w:ascii="Times New Roman" w:hAnsi="Times New Roman" w:cs="Times New Roman"/>
                      <w:b/>
                      <w:sz w:val="28"/>
                      <w:szCs w:val="24"/>
                    </w:rPr>
                  </w:pPr>
                  <w:r w:rsidRPr="001364D7">
                    <w:rPr>
                      <w:rFonts w:ascii="Times New Roman" w:hAnsi="Times New Roman" w:cs="Times New Roman"/>
                      <w:b/>
                      <w:sz w:val="28"/>
                      <w:szCs w:val="24"/>
                    </w:rPr>
                    <w:t>Разживина Даша (5б)</w:t>
                  </w:r>
                </w:p>
                <w:p w:rsidR="00B47927" w:rsidRPr="001364D7" w:rsidRDefault="00B47927" w:rsidP="000E6617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1364D7">
                    <w:rPr>
                      <w:rFonts w:ascii="Times New Roman" w:hAnsi="Times New Roman" w:cs="Times New Roman"/>
                      <w:sz w:val="28"/>
                      <w:szCs w:val="24"/>
                    </w:rPr>
                    <w:t>Я помню первый класс, первый звонок, как мы все радовались школе! В школе можно играть, веселиться, но когда прозвенит зво</w:t>
                  </w:r>
                  <w:r w:rsidR="000E6617" w:rsidRPr="001364D7">
                    <w:rPr>
                      <w:rFonts w:ascii="Times New Roman" w:hAnsi="Times New Roman" w:cs="Times New Roman"/>
                      <w:sz w:val="28"/>
                      <w:szCs w:val="24"/>
                    </w:rPr>
                    <w:t>нок, нужно сесть на свои места,</w:t>
                  </w:r>
                  <w:r w:rsidRPr="001364D7"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 внимательно слушать и обязательно понимать тему.</w:t>
                  </w:r>
                </w:p>
                <w:p w:rsidR="000E6617" w:rsidRPr="001364D7" w:rsidRDefault="000E6617" w:rsidP="001364D7">
                  <w:pPr>
                    <w:spacing w:before="240" w:after="240" w:line="240" w:lineRule="auto"/>
                    <w:ind w:firstLine="709"/>
                    <w:jc w:val="right"/>
                    <w:rPr>
                      <w:rFonts w:ascii="Times New Roman" w:hAnsi="Times New Roman" w:cs="Times New Roman"/>
                      <w:b/>
                      <w:sz w:val="28"/>
                      <w:szCs w:val="24"/>
                    </w:rPr>
                  </w:pPr>
                  <w:r w:rsidRPr="001364D7">
                    <w:rPr>
                      <w:rFonts w:ascii="Times New Roman" w:hAnsi="Times New Roman" w:cs="Times New Roman"/>
                      <w:b/>
                      <w:sz w:val="28"/>
                      <w:szCs w:val="24"/>
                    </w:rPr>
                    <w:t>Сороколетова Яна (5б)</w:t>
                  </w:r>
                </w:p>
                <w:p w:rsidR="00B47927" w:rsidRPr="001364D7" w:rsidRDefault="00B47927" w:rsidP="00B47927">
                  <w:pPr>
                    <w:jc w:val="right"/>
                    <w:rPr>
                      <w:rFonts w:ascii="Times New Roman" w:hAnsi="Times New Roman" w:cs="Times New Roman"/>
                      <w:b/>
                      <w:sz w:val="28"/>
                      <w:szCs w:val="24"/>
                    </w:rPr>
                  </w:pPr>
                </w:p>
                <w:p w:rsidR="00B47927" w:rsidRPr="001364D7" w:rsidRDefault="00B47927">
                  <w:p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153.9pt;margin-top:13.45pt;width:270.35pt;height:212.2pt;z-index:251658240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D437CC" w:rsidRPr="001364D7" w:rsidRDefault="00D437CC" w:rsidP="00054E0A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1364D7"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Нашей школе </w:t>
                  </w:r>
                  <w:r w:rsidR="00054E0A" w:rsidRPr="001364D7"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- </w:t>
                  </w:r>
                  <w:r w:rsidRPr="001364D7">
                    <w:rPr>
                      <w:rFonts w:ascii="Times New Roman" w:hAnsi="Times New Roman" w:cs="Times New Roman"/>
                      <w:sz w:val="28"/>
                      <w:szCs w:val="24"/>
                    </w:rPr>
                    <w:t>35!</w:t>
                  </w:r>
                </w:p>
                <w:p w:rsidR="00D437CC" w:rsidRPr="001364D7" w:rsidRDefault="00D437CC" w:rsidP="00054E0A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1364D7">
                    <w:rPr>
                      <w:rFonts w:ascii="Times New Roman" w:hAnsi="Times New Roman" w:cs="Times New Roman"/>
                      <w:sz w:val="28"/>
                      <w:szCs w:val="24"/>
                    </w:rPr>
                    <w:t>И так хочется ей пожелать:</w:t>
                  </w:r>
                </w:p>
                <w:p w:rsidR="00D437CC" w:rsidRPr="001364D7" w:rsidRDefault="00054E0A" w:rsidP="00054E0A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1364D7">
                    <w:rPr>
                      <w:rFonts w:ascii="Times New Roman" w:hAnsi="Times New Roman" w:cs="Times New Roman"/>
                      <w:sz w:val="28"/>
                      <w:szCs w:val="24"/>
                    </w:rPr>
                    <w:t>Здоровья, счастья</w:t>
                  </w:r>
                  <w:r w:rsidR="00D437CC" w:rsidRPr="001364D7">
                    <w:rPr>
                      <w:rFonts w:ascii="Times New Roman" w:hAnsi="Times New Roman" w:cs="Times New Roman"/>
                      <w:sz w:val="28"/>
                      <w:szCs w:val="24"/>
                    </w:rPr>
                    <w:t>, ярких успехов</w:t>
                  </w:r>
                </w:p>
                <w:p w:rsidR="00D437CC" w:rsidRPr="001364D7" w:rsidRDefault="00D437CC" w:rsidP="00054E0A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1364D7">
                    <w:rPr>
                      <w:rFonts w:ascii="Times New Roman" w:hAnsi="Times New Roman" w:cs="Times New Roman"/>
                      <w:sz w:val="28"/>
                      <w:szCs w:val="24"/>
                    </w:rPr>
                    <w:t>И прекрасных учеников!</w:t>
                  </w:r>
                </w:p>
                <w:p w:rsidR="00054E0A" w:rsidRPr="001364D7" w:rsidRDefault="00054E0A" w:rsidP="00054E0A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  <w:p w:rsidR="00054E0A" w:rsidRPr="001364D7" w:rsidRDefault="00054E0A" w:rsidP="00054E0A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1364D7">
                    <w:rPr>
                      <w:rFonts w:ascii="Times New Roman" w:hAnsi="Times New Roman" w:cs="Times New Roman"/>
                      <w:sz w:val="28"/>
                      <w:szCs w:val="24"/>
                    </w:rPr>
                    <w:t>И будто вчера пришли мы в школу первый раз.</w:t>
                  </w:r>
                </w:p>
                <w:p w:rsidR="00054E0A" w:rsidRPr="001364D7" w:rsidRDefault="00054E0A" w:rsidP="00054E0A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1364D7">
                    <w:rPr>
                      <w:rFonts w:ascii="Times New Roman" w:hAnsi="Times New Roman" w:cs="Times New Roman"/>
                      <w:sz w:val="28"/>
                      <w:szCs w:val="24"/>
                    </w:rPr>
                    <w:t>Учитель встречал с улыбкою нас.</w:t>
                  </w:r>
                </w:p>
                <w:p w:rsidR="00054E0A" w:rsidRPr="001364D7" w:rsidRDefault="00054E0A" w:rsidP="00054E0A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1364D7">
                    <w:rPr>
                      <w:rFonts w:ascii="Times New Roman" w:hAnsi="Times New Roman" w:cs="Times New Roman"/>
                      <w:sz w:val="28"/>
                      <w:szCs w:val="24"/>
                    </w:rPr>
                    <w:t>Спасибо, школа, за всё, что с нами было!</w:t>
                  </w:r>
                </w:p>
                <w:p w:rsidR="00054E0A" w:rsidRPr="001364D7" w:rsidRDefault="00054E0A" w:rsidP="00054E0A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1364D7">
                    <w:rPr>
                      <w:rFonts w:ascii="Times New Roman" w:hAnsi="Times New Roman" w:cs="Times New Roman"/>
                      <w:sz w:val="28"/>
                      <w:szCs w:val="24"/>
                    </w:rPr>
                    <w:t>Спасибо, школа, за то, что ты нас любила!</w:t>
                  </w:r>
                </w:p>
                <w:p w:rsidR="00054E0A" w:rsidRPr="001364D7" w:rsidRDefault="00054E0A" w:rsidP="00054E0A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  <w:p w:rsidR="00054E0A" w:rsidRPr="001364D7" w:rsidRDefault="00054E0A" w:rsidP="00054E0A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b/>
                      <w:sz w:val="28"/>
                      <w:szCs w:val="24"/>
                    </w:rPr>
                  </w:pPr>
                  <w:r w:rsidRPr="001364D7">
                    <w:rPr>
                      <w:rFonts w:ascii="Times New Roman" w:hAnsi="Times New Roman" w:cs="Times New Roman"/>
                      <w:b/>
                      <w:sz w:val="28"/>
                      <w:szCs w:val="24"/>
                    </w:rPr>
                    <w:t>Кузьмина Влада (6б)</w:t>
                  </w:r>
                </w:p>
                <w:p w:rsidR="00D437CC" w:rsidRPr="001364D7" w:rsidRDefault="00D437CC" w:rsidP="00054E0A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  <w:p w:rsidR="00D437CC" w:rsidRPr="001364D7" w:rsidRDefault="00D437CC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</w:p>
    <w:p w:rsidR="000E6617" w:rsidRPr="000E6617" w:rsidRDefault="000E6617" w:rsidP="000E6617"/>
    <w:p w:rsidR="000E6617" w:rsidRPr="000E6617" w:rsidRDefault="000E6617" w:rsidP="000E6617"/>
    <w:p w:rsidR="000E6617" w:rsidRDefault="000E6617" w:rsidP="000E6617"/>
    <w:p w:rsidR="003E024E" w:rsidRPr="000E6617" w:rsidRDefault="001364D7" w:rsidP="000E6617">
      <w:pPr>
        <w:tabs>
          <w:tab w:val="left" w:pos="1200"/>
        </w:tabs>
      </w:pPr>
      <w:r>
        <w:rPr>
          <w:noProof/>
        </w:rPr>
        <w:pict>
          <v:shape id="_x0000_s1030" type="#_x0000_t202" style="position:absolute;margin-left:201.7pt;margin-top:608.15pt;width:338.45pt;height:101.9pt;z-index:251660288;mso-position-horizontal-relative:margin;mso-position-vertical-relative:margin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B93647" w:rsidRPr="001364D7" w:rsidRDefault="00B93647" w:rsidP="006A3807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</w:rPr>
                  </w:pPr>
                  <w:r w:rsidRPr="001364D7">
                    <w:rPr>
                      <w:rFonts w:ascii="Times New Roman" w:hAnsi="Times New Roman" w:cs="Times New Roman"/>
                      <w:sz w:val="28"/>
                    </w:rPr>
                    <w:t>Любимая школа! Поздравляем тебя с юбилеем. Желаем тебе быть хорошей и уютной. И чтобы учителя оставались такими же добрыми и отзывчивыми.</w:t>
                  </w:r>
                  <w:r w:rsidR="006A3807" w:rsidRPr="001364D7">
                    <w:rPr>
                      <w:rFonts w:ascii="Times New Roman" w:hAnsi="Times New Roman" w:cs="Times New Roman"/>
                      <w:sz w:val="28"/>
                    </w:rPr>
                    <w:t xml:space="preserve"> </w:t>
                  </w:r>
                </w:p>
                <w:p w:rsidR="006A3807" w:rsidRPr="001364D7" w:rsidRDefault="006A3807" w:rsidP="006A3807">
                  <w:pPr>
                    <w:jc w:val="right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proofErr w:type="spellStart"/>
                  <w:r w:rsidRPr="001364D7">
                    <w:rPr>
                      <w:rFonts w:ascii="Times New Roman" w:hAnsi="Times New Roman" w:cs="Times New Roman"/>
                      <w:b/>
                      <w:sz w:val="28"/>
                    </w:rPr>
                    <w:t>Баскарева</w:t>
                  </w:r>
                  <w:proofErr w:type="spellEnd"/>
                  <w:r w:rsidRPr="001364D7">
                    <w:rPr>
                      <w:rFonts w:ascii="Times New Roman" w:hAnsi="Times New Roman" w:cs="Times New Roman"/>
                      <w:b/>
                      <w:sz w:val="28"/>
                    </w:rPr>
                    <w:t xml:space="preserve"> Настя (7б)</w:t>
                  </w:r>
                </w:p>
              </w:txbxContent>
            </v:textbox>
            <w10:wrap type="square" anchorx="margin" anchory="margin"/>
          </v:shape>
        </w:pict>
      </w:r>
      <w:r>
        <w:rPr>
          <w:noProof/>
        </w:rPr>
        <w:pict>
          <v:shape id="_x0000_s1029" type="#_x0000_t202" style="position:absolute;margin-left:24pt;margin-top:254.7pt;width:273.9pt;height:326.3pt;z-index:251659264;mso-position-horizontal-relative:margin;mso-position-vertical-relative:margin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C334CA" w:rsidRPr="001364D7" w:rsidRDefault="00C334CA" w:rsidP="00C334CA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1364D7">
                    <w:rPr>
                      <w:rFonts w:ascii="Times New Roman" w:hAnsi="Times New Roman" w:cs="Times New Roman"/>
                      <w:sz w:val="28"/>
                      <w:szCs w:val="24"/>
                    </w:rPr>
                    <w:t>Дорогая школа, поздравляем тебя с 35-летием.</w:t>
                  </w:r>
                </w:p>
                <w:p w:rsidR="00C334CA" w:rsidRPr="001364D7" w:rsidRDefault="00C334CA" w:rsidP="00C334CA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1364D7">
                    <w:rPr>
                      <w:rFonts w:ascii="Times New Roman" w:hAnsi="Times New Roman" w:cs="Times New Roman"/>
                      <w:sz w:val="28"/>
                      <w:szCs w:val="24"/>
                    </w:rPr>
                    <w:t>Школа для каждого – нечто особенное. Для кого-то – это родной дом, для кого-то – друзья, а</w:t>
                  </w:r>
                  <w:r w:rsidR="00B93647" w:rsidRPr="001364D7"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 </w:t>
                  </w:r>
                  <w:r w:rsidRPr="001364D7">
                    <w:rPr>
                      <w:rFonts w:ascii="Times New Roman" w:hAnsi="Times New Roman" w:cs="Times New Roman"/>
                      <w:sz w:val="28"/>
                      <w:szCs w:val="24"/>
                    </w:rPr>
                    <w:t>некоторые в ней только учатся. Неотъемлемая часть школы – учителя и ученики.</w:t>
                  </w:r>
                </w:p>
                <w:p w:rsidR="00C334CA" w:rsidRPr="001364D7" w:rsidRDefault="00C334CA" w:rsidP="00C334CA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1364D7">
                    <w:rPr>
                      <w:rFonts w:ascii="Times New Roman" w:hAnsi="Times New Roman" w:cs="Times New Roman"/>
                      <w:sz w:val="28"/>
                      <w:szCs w:val="24"/>
                    </w:rPr>
                    <w:t>Все учителя в нашей школе, безусловно, хороши по-своему. В каждом есть своя изюминка.</w:t>
                  </w:r>
                  <w:r w:rsidR="00B93647" w:rsidRPr="001364D7"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 </w:t>
                  </w:r>
                  <w:r w:rsidRPr="001364D7">
                    <w:rPr>
                      <w:rFonts w:ascii="Times New Roman" w:hAnsi="Times New Roman" w:cs="Times New Roman"/>
                      <w:sz w:val="28"/>
                      <w:szCs w:val="24"/>
                    </w:rPr>
                    <w:t>Профессия учителя – одна из самых непростых. Я уверена в этом, потому что, выбрав такую</w:t>
                  </w:r>
                  <w:r w:rsidR="00B93647" w:rsidRPr="001364D7"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 </w:t>
                  </w:r>
                  <w:r w:rsidRPr="001364D7">
                    <w:rPr>
                      <w:rFonts w:ascii="Times New Roman" w:hAnsi="Times New Roman" w:cs="Times New Roman"/>
                      <w:sz w:val="28"/>
                      <w:szCs w:val="24"/>
                    </w:rPr>
                    <w:t>профессию, человек связывает свою жизнь с детьми. Учителя не только дают знания, но и участвуют в</w:t>
                  </w:r>
                  <w:r w:rsidR="00B93647" w:rsidRPr="001364D7"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 </w:t>
                  </w:r>
                  <w:r w:rsidRPr="001364D7">
                    <w:rPr>
                      <w:rFonts w:ascii="Times New Roman" w:hAnsi="Times New Roman" w:cs="Times New Roman"/>
                      <w:sz w:val="28"/>
                      <w:szCs w:val="24"/>
                    </w:rPr>
                    <w:t>формировании характера и личности ученика, влияют на его взгляды.</w:t>
                  </w:r>
                </w:p>
                <w:p w:rsidR="00B93647" w:rsidRPr="001364D7" w:rsidRDefault="00B93647" w:rsidP="00C334CA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  <w:p w:rsidR="00B93647" w:rsidRPr="001364D7" w:rsidRDefault="00B93647" w:rsidP="00B93647">
                  <w:pPr>
                    <w:spacing w:after="0" w:line="240" w:lineRule="auto"/>
                    <w:ind w:firstLine="709"/>
                    <w:jc w:val="right"/>
                    <w:rPr>
                      <w:rFonts w:ascii="Times New Roman" w:hAnsi="Times New Roman" w:cs="Times New Roman"/>
                      <w:b/>
                      <w:sz w:val="28"/>
                      <w:szCs w:val="24"/>
                    </w:rPr>
                  </w:pPr>
                  <w:proofErr w:type="spellStart"/>
                  <w:r w:rsidRPr="001364D7">
                    <w:rPr>
                      <w:rFonts w:ascii="Times New Roman" w:hAnsi="Times New Roman" w:cs="Times New Roman"/>
                      <w:b/>
                      <w:sz w:val="28"/>
                      <w:szCs w:val="24"/>
                    </w:rPr>
                    <w:t>Крищук</w:t>
                  </w:r>
                  <w:proofErr w:type="spellEnd"/>
                  <w:r w:rsidRPr="001364D7">
                    <w:rPr>
                      <w:rFonts w:ascii="Times New Roman" w:hAnsi="Times New Roman" w:cs="Times New Roman"/>
                      <w:b/>
                      <w:sz w:val="28"/>
                      <w:szCs w:val="24"/>
                    </w:rPr>
                    <w:t xml:space="preserve"> Марьяна (7б)</w:t>
                  </w:r>
                </w:p>
                <w:p w:rsidR="00C334CA" w:rsidRPr="001364D7" w:rsidRDefault="00C334CA" w:rsidP="00C334CA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xbxContent>
            </v:textbox>
            <w10:wrap type="square" anchorx="margin" anchory="margin"/>
          </v:shape>
        </w:pict>
      </w:r>
      <w:r w:rsidR="000E6617">
        <w:tab/>
      </w:r>
      <w:bookmarkStart w:id="0" w:name="_GoBack"/>
      <w:bookmarkEnd w:id="0"/>
    </w:p>
    <w:sectPr w:rsidR="003E024E" w:rsidRPr="000E6617" w:rsidSect="009C1883">
      <w:headerReference w:type="default" r:id="rId8"/>
      <w:footerReference w:type="default" r:id="rId9"/>
      <w:pgSz w:w="11906" w:h="16838"/>
      <w:pgMar w:top="1134" w:right="567" w:bottom="1134" w:left="567" w:header="708" w:footer="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7CC" w:rsidRDefault="00D437CC" w:rsidP="00EF1D2C">
      <w:pPr>
        <w:spacing w:after="0" w:line="240" w:lineRule="auto"/>
      </w:pPr>
      <w:r>
        <w:separator/>
      </w:r>
    </w:p>
  </w:endnote>
  <w:endnote w:type="continuationSeparator" w:id="0">
    <w:p w:rsidR="00D437CC" w:rsidRDefault="00D437CC" w:rsidP="00EF1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883" w:rsidRPr="009C1883" w:rsidRDefault="009C1883" w:rsidP="001364D7">
    <w:pPr>
      <w:pStyle w:val="a7"/>
      <w:contextualSpacing/>
      <w:jc w:val="right"/>
      <w:rPr>
        <w:rFonts w:ascii="Monotype Corsiva" w:hAnsi="Monotype Corsiva"/>
        <w:sz w:val="28"/>
        <w:szCs w:val="28"/>
      </w:rPr>
    </w:pPr>
    <w:r w:rsidRPr="009C1883">
      <w:rPr>
        <w:rFonts w:ascii="Monotype Corsiva" w:hAnsi="Monotype Corsiva"/>
        <w:noProof/>
        <w:sz w:val="28"/>
        <w:szCs w:val="28"/>
      </w:rPr>
      <w:drawing>
        <wp:anchor distT="0" distB="0" distL="114300" distR="114300" simplePos="0" relativeHeight="251670528" behindDoc="0" locked="0" layoutInCell="1" allowOverlap="1">
          <wp:simplePos x="0" y="0"/>
          <wp:positionH relativeFrom="column">
            <wp:posOffset>218440</wp:posOffset>
          </wp:positionH>
          <wp:positionV relativeFrom="paragraph">
            <wp:posOffset>-861695</wp:posOffset>
          </wp:positionV>
          <wp:extent cx="1903095" cy="897890"/>
          <wp:effectExtent l="0" t="0" r="0" b="0"/>
          <wp:wrapSquare wrapText="bothSides"/>
          <wp:docPr id="4" name="Рисунок 0" descr="книги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0" descr="книги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3095" cy="897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9C1883" w:rsidRDefault="009C18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7CC" w:rsidRDefault="00D437CC" w:rsidP="00EF1D2C">
      <w:pPr>
        <w:spacing w:after="0" w:line="240" w:lineRule="auto"/>
      </w:pPr>
      <w:r>
        <w:separator/>
      </w:r>
    </w:p>
  </w:footnote>
  <w:footnote w:type="continuationSeparator" w:id="0">
    <w:p w:rsidR="00D437CC" w:rsidRDefault="00D437CC" w:rsidP="00EF1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D2C" w:rsidRPr="009C1883" w:rsidRDefault="009C1883" w:rsidP="009C1883">
    <w:pPr>
      <w:pStyle w:val="a5"/>
      <w:tabs>
        <w:tab w:val="clear" w:pos="4677"/>
        <w:tab w:val="clear" w:pos="9355"/>
        <w:tab w:val="left" w:pos="7575"/>
      </w:tabs>
      <w:ind w:firstLine="5664"/>
      <w:jc w:val="center"/>
      <w:rPr>
        <w:rFonts w:ascii="Monotype Corsiva" w:hAnsi="Monotype Corsiva"/>
        <w:color w:val="C00000"/>
        <w:sz w:val="32"/>
        <w:szCs w:val="32"/>
      </w:rPr>
    </w:pPr>
    <w:r>
      <w:rPr>
        <w:noProof/>
        <w:color w:val="31849B" w:themeColor="accent5" w:themeShade="BF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335280</wp:posOffset>
          </wp:positionH>
          <wp:positionV relativeFrom="paragraph">
            <wp:posOffset>-163830</wp:posOffset>
          </wp:positionV>
          <wp:extent cx="1790700" cy="439420"/>
          <wp:effectExtent l="38100" t="114300" r="19050" b="113030"/>
          <wp:wrapSquare wrapText="bothSides"/>
          <wp:docPr id="3" name="Рисунок 1" descr="C:\Documents and Settings\Ростик\Мои документы\мама\шк планета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Ростик\Мои документы\мама\шк планета\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rot="21146725">
                    <a:off x="0" y="0"/>
                    <a:ext cx="1790700" cy="439420"/>
                  </a:xfrm>
                  <a:prstGeom prst="rect">
                    <a:avLst/>
                  </a:prstGeom>
                  <a:ln>
                    <a:noFill/>
                  </a:ln>
                  <a:effectLst>
                    <a:outerShdw dist="139700" sx="1000" sy="1000" algn="tl" rotWithShape="0">
                      <a:srgbClr val="333333"/>
                    </a:outerShdw>
                  </a:effectLst>
                </pic:spPr>
              </pic:pic>
            </a:graphicData>
          </a:graphic>
        </wp:anchor>
      </w:drawing>
    </w:r>
    <w:r w:rsidR="001364D7">
      <w:rPr>
        <w:noProof/>
        <w:color w:val="31849B" w:themeColor="accent5" w:themeShade="BF"/>
      </w:rPr>
      <w:pict>
        <v:group id="_x0000_s2057" style="position:absolute;left:0;text-align:left;margin-left:240.5pt;margin-top:-5.4pt;width:104.35pt;height:29.9pt;z-index:251671552;mso-position-horizontal-relative:text;mso-position-vertical-relative:text" coordorigin="4168,600" coordsize="2087,59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4168;top:953;width:690;height:0" o:connectortype="straight" o:regroupid="1" strokecolor="#99f" strokeweight="2.25pt">
            <v:shadow on="t" color="#c5c5ff" opacity=".5" offset="-6pt,-6p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4948;top:600;width:429;height:598" o:regroupid="1" filled="f" stroked="f">
            <v:textbox style="mso-next-textbox:#_x0000_s2052">
              <w:txbxContent>
                <w:p w:rsidR="00EF1D2C" w:rsidRPr="009C1883" w:rsidRDefault="00D437CC" w:rsidP="00EF1D2C">
                  <w:pPr>
                    <w:pStyle w:val="a5"/>
                    <w:tabs>
                      <w:tab w:val="left" w:pos="2775"/>
                    </w:tabs>
                    <w:rPr>
                      <w:rFonts w:ascii="Monotype Corsiva" w:hAnsi="Monotype Corsiva"/>
                      <w:b/>
                      <w:noProof/>
                      <w:color w:val="0000FF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color w:val="0000FF"/>
                      <w:sz w:val="36"/>
                      <w:szCs w:val="36"/>
                    </w:rPr>
                    <w:t>8</w:t>
                  </w:r>
                </w:p>
              </w:txbxContent>
            </v:textbox>
          </v:shape>
          <v:shape id="_x0000_s2054" type="#_x0000_t32" style="position:absolute;left:5563;top:953;width:692;height:0" o:connectortype="straight" strokecolor="#99f" strokeweight="2.25pt">
            <v:shadow on="t" color="#c5c5ff" opacity=".5" offset="6pt,-6pt"/>
          </v:shape>
        </v:group>
      </w:pict>
    </w:r>
    <w:r>
      <w:tab/>
    </w:r>
    <w:r>
      <w:tab/>
    </w:r>
    <w:r w:rsidR="00D437CC">
      <w:rPr>
        <w:rFonts w:ascii="Monotype Corsiva" w:hAnsi="Monotype Corsiva"/>
        <w:color w:val="C00000"/>
        <w:sz w:val="32"/>
        <w:szCs w:val="32"/>
      </w:rPr>
      <w:t>05.12.2013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2059">
      <o:colormru v:ext="edit" colors="#c5c5ff"/>
      <o:colormenu v:ext="edit" strokecolor="none [2408]" shadowcolor="#c5c5ff"/>
    </o:shapedefaults>
    <o:shapelayout v:ext="edit">
      <o:idmap v:ext="edit" data="2"/>
      <o:rules v:ext="edit">
        <o:r id="V:Rule3" type="connector" idref="#_x0000_s2050"/>
        <o:r id="V:Rule4" type="connector" idref="#_x0000_s2054"/>
      </o:rules>
      <o:regrouptable v:ext="edit">
        <o:entry new="1" old="0"/>
      </o:regrouptable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54E0A"/>
    <w:rsid w:val="00054E0A"/>
    <w:rsid w:val="000E6617"/>
    <w:rsid w:val="00105BFA"/>
    <w:rsid w:val="001364D7"/>
    <w:rsid w:val="00234374"/>
    <w:rsid w:val="002A081B"/>
    <w:rsid w:val="003E024E"/>
    <w:rsid w:val="003F4CF0"/>
    <w:rsid w:val="005A2E11"/>
    <w:rsid w:val="006A3807"/>
    <w:rsid w:val="009C1883"/>
    <w:rsid w:val="00B47927"/>
    <w:rsid w:val="00B93647"/>
    <w:rsid w:val="00C334CA"/>
    <w:rsid w:val="00C62CDC"/>
    <w:rsid w:val="00CC0404"/>
    <w:rsid w:val="00D437CC"/>
    <w:rsid w:val="00EF1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>
      <o:colormru v:ext="edit" colors="#c5c5ff"/>
      <o:colormenu v:ext="edit" strokecolor="none [2408]" shadowcolor="#c5c5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2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1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1D2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F1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1D2C"/>
  </w:style>
  <w:style w:type="paragraph" w:styleId="a7">
    <w:name w:val="footer"/>
    <w:basedOn w:val="a"/>
    <w:link w:val="a8"/>
    <w:uiPriority w:val="99"/>
    <w:unhideWhenUsed/>
    <w:rsid w:val="00EF1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1D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&#1074;&#1099;&#1087;&#1091;&#1089;&#1082;-&#1102;&#1073;&#1080;&#1083;&#1077;&#1081;\&#1096;&#1072;&#1073;&#1083;&#1086;&#1085;%20&#1089;&#1090;&#1088;&#1072;&#1085;&#1080;&#1094;&#1099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B8ACF-E51D-464E-BD1A-B7F69BCB6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страницы</Template>
  <TotalTime>99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User</cp:lastModifiedBy>
  <cp:revision>6</cp:revision>
  <dcterms:created xsi:type="dcterms:W3CDTF">2013-12-04T17:29:00Z</dcterms:created>
  <dcterms:modified xsi:type="dcterms:W3CDTF">2013-12-05T11:07:00Z</dcterms:modified>
</cp:coreProperties>
</file>